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bookmarkStart w:id="0" w:name="_GoBack"/>
      <w:bookmarkEnd w:id="0"/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аппарате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Управления Федеральной налоговой службы по Республике Татарстан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</w:t>
      </w:r>
      <w:r>
        <w:rPr>
          <w:rFonts w:ascii="Times New Roman" w:hAnsi="Times New Roman" w:cs="Times New Roman CYR"/>
          <w:sz w:val="26"/>
          <w:szCs w:val="26"/>
        </w:rPr>
        <w:t xml:space="preserve"> в конкурсе на замещении вакантных должностей государственной гражданской службы или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на включение государственных гражданских служащих (граждан) Российской Федерации в кадровый резерв аппарата Управления Федеральной налоговой службы по Республике Татарстан (далее – конкурс).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</w:t>
      </w:r>
      <w:r>
        <w:rPr>
          <w:rFonts w:ascii="Times New Roman" w:hAnsi="Times New Roman" w:cs="Times New Roman CYR"/>
          <w:sz w:val="26"/>
          <w:szCs w:val="26"/>
        </w:rPr>
        <w:t xml:space="preserve">на замещение вакантной должности или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на включение в кадровый резерв аппарата Управления Федеральной налоговой службы по Республике Татарстан (далее – претенденты), для дальнейшего принятия решения в рамках заседания конкурсной комиссии.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82B56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9. 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аудиторий для проведения тестирования планируется использовать кабинет № 310.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982B56" w:rsidRPr="00653C85" w:rsidRDefault="00982B56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82B56" w:rsidRPr="00653C85" w:rsidRDefault="00982B56" w:rsidP="00653C85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653C85" w:rsidRDefault="00982B56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982B56" w:rsidRPr="00653C85" w:rsidRDefault="00982B56" w:rsidP="00653C85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982B56" w:rsidRPr="00653C85" w:rsidRDefault="00982B56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982B56" w:rsidRPr="00653C85" w:rsidRDefault="00982B56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 xml:space="preserve">Инструкция 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982B56" w:rsidRPr="00653C85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5"/>
      </w:tblGrid>
      <w:tr w:rsidR="00982B56" w:rsidRPr="00653C85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/>
      </w:tblPr>
      <w:tblGrid>
        <w:gridCol w:w="4959"/>
        <w:gridCol w:w="4963"/>
      </w:tblGrid>
      <w:tr w:rsidR="00982B56" w:rsidRPr="00653C85" w:rsidTr="00CD5707">
        <w:tc>
          <w:tcPr>
            <w:tcW w:w="4959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982B56" w:rsidRPr="00653C85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982B56" w:rsidRPr="00653C85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4"/>
              <w:gridCol w:w="1086"/>
              <w:gridCol w:w="1110"/>
              <w:gridCol w:w="1087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4"/>
              <w:gridCol w:w="1086"/>
              <w:gridCol w:w="1110"/>
              <w:gridCol w:w="1087"/>
            </w:tblGrid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982B56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653C85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653C85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3.7pt;margin-top:-38.6pt;width:41.4pt;height:21pt;z-index:-251658240;visibility:visible;mso-position-horizontal-relative:text;mso-position-vertical-relative:text">
                  <v:imagedata r:id="rId7" o:title=""/>
                </v:shape>
              </w:pict>
            </w:r>
          </w:p>
        </w:tc>
      </w:tr>
    </w:tbl>
    <w:p w:rsidR="00982B56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ab/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982B56" w:rsidRPr="00653C85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982B56" w:rsidRPr="005B4E97" w:rsidRDefault="00982B56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982B56" w:rsidRPr="005B4E97" w:rsidSect="00653C85">
      <w:headerReference w:type="even" r:id="rId8"/>
      <w:headerReference w:type="default" r:id="rId9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56" w:rsidRDefault="00982B56" w:rsidP="00CE39EC">
      <w:pPr>
        <w:spacing w:after="0" w:line="240" w:lineRule="auto"/>
      </w:pPr>
      <w:r>
        <w:separator/>
      </w:r>
    </w:p>
  </w:endnote>
  <w:endnote w:type="continuationSeparator" w:id="0">
    <w:p w:rsidR="00982B56" w:rsidRDefault="00982B5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56" w:rsidRDefault="00982B56" w:rsidP="00CE39EC">
      <w:pPr>
        <w:spacing w:after="0" w:line="240" w:lineRule="auto"/>
      </w:pPr>
      <w:r>
        <w:separator/>
      </w:r>
    </w:p>
  </w:footnote>
  <w:footnote w:type="continuationSeparator" w:id="0">
    <w:p w:rsidR="00982B56" w:rsidRDefault="00982B56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B56" w:rsidRDefault="00982B56" w:rsidP="00D749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2B56" w:rsidRDefault="00982B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B56" w:rsidRPr="00653C85" w:rsidRDefault="00982B56" w:rsidP="00D74998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653C85">
      <w:rPr>
        <w:rStyle w:val="PageNumber"/>
        <w:rFonts w:ascii="Times New Roman" w:hAnsi="Times New Roman"/>
      </w:rPr>
      <w:fldChar w:fldCharType="begin"/>
    </w:r>
    <w:r w:rsidRPr="00653C85">
      <w:rPr>
        <w:rStyle w:val="PageNumber"/>
        <w:rFonts w:ascii="Times New Roman" w:hAnsi="Times New Roman"/>
      </w:rPr>
      <w:instrText xml:space="preserve">PAGE  </w:instrText>
    </w:r>
    <w:r w:rsidRPr="00653C85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653C85">
      <w:rPr>
        <w:rStyle w:val="PageNumber"/>
        <w:rFonts w:ascii="Times New Roman" w:hAnsi="Times New Roman"/>
      </w:rPr>
      <w:fldChar w:fldCharType="end"/>
    </w:r>
  </w:p>
  <w:p w:rsidR="00982B56" w:rsidRDefault="00982B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54A"/>
    <w:rsid w:val="00006DDA"/>
    <w:rsid w:val="00022773"/>
    <w:rsid w:val="00035046"/>
    <w:rsid w:val="00050112"/>
    <w:rsid w:val="000C1368"/>
    <w:rsid w:val="000D33BD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5C7496"/>
    <w:rsid w:val="0064036B"/>
    <w:rsid w:val="00641D9B"/>
    <w:rsid w:val="00653C85"/>
    <w:rsid w:val="00717A23"/>
    <w:rsid w:val="00762892"/>
    <w:rsid w:val="007632DB"/>
    <w:rsid w:val="007E7DC5"/>
    <w:rsid w:val="008262ED"/>
    <w:rsid w:val="00834F00"/>
    <w:rsid w:val="0084600F"/>
    <w:rsid w:val="008641E5"/>
    <w:rsid w:val="0086695F"/>
    <w:rsid w:val="00877713"/>
    <w:rsid w:val="0088151B"/>
    <w:rsid w:val="008A614D"/>
    <w:rsid w:val="00934FA3"/>
    <w:rsid w:val="0093591D"/>
    <w:rsid w:val="00982B56"/>
    <w:rsid w:val="00983A74"/>
    <w:rsid w:val="009D2E64"/>
    <w:rsid w:val="00A04C49"/>
    <w:rsid w:val="00A53AB1"/>
    <w:rsid w:val="00A815E6"/>
    <w:rsid w:val="00AA651A"/>
    <w:rsid w:val="00AA76EA"/>
    <w:rsid w:val="00AC749B"/>
    <w:rsid w:val="00AE0DBD"/>
    <w:rsid w:val="00AE2C7C"/>
    <w:rsid w:val="00B86271"/>
    <w:rsid w:val="00BD6267"/>
    <w:rsid w:val="00BF036C"/>
    <w:rsid w:val="00C329BF"/>
    <w:rsid w:val="00C83D55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82422"/>
    <w:rsid w:val="00F95116"/>
    <w:rsid w:val="00FB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2B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39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39E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653C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3</Pages>
  <Words>1051</Words>
  <Characters>5996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1600-60-262</cp:lastModifiedBy>
  <cp:revision>4</cp:revision>
  <cp:lastPrinted>2018-04-23T09:17:00Z</cp:lastPrinted>
  <dcterms:created xsi:type="dcterms:W3CDTF">2022-04-06T10:38:00Z</dcterms:created>
  <dcterms:modified xsi:type="dcterms:W3CDTF">2022-07-11T14:12:00Z</dcterms:modified>
</cp:coreProperties>
</file>